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C0274" w14:textId="77777777" w:rsidR="00D07A21" w:rsidRDefault="00D07A21" w:rsidP="00D07A21">
      <w:pPr>
        <w:pStyle w:val="NoSpacing"/>
      </w:pPr>
      <w:r>
        <w:rPr>
          <w:u w:val="single"/>
        </w:rPr>
        <w:t>John WRAKE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fl.1499)</w:t>
      </w:r>
    </w:p>
    <w:p w14:paraId="68570364" w14:textId="0AD87573" w:rsidR="00D07A21" w:rsidRDefault="00D07A21" w:rsidP="00D07A21">
      <w:pPr>
        <w:pStyle w:val="NoSpacing"/>
      </w:pPr>
      <w:r>
        <w:t xml:space="preserve">of </w:t>
      </w:r>
      <w:r>
        <w:t>River</w:t>
      </w:r>
      <w:bookmarkStart w:id="0" w:name="_GoBack"/>
      <w:bookmarkEnd w:id="0"/>
      <w:r>
        <w:t>, Kent.</w:t>
      </w:r>
    </w:p>
    <w:p w14:paraId="6D29F8B4" w14:textId="77777777" w:rsidR="00D07A21" w:rsidRDefault="00D07A21" w:rsidP="00D07A21">
      <w:pPr>
        <w:pStyle w:val="NoSpacing"/>
      </w:pPr>
    </w:p>
    <w:p w14:paraId="7E370860" w14:textId="77777777" w:rsidR="00D07A21" w:rsidRDefault="00D07A21" w:rsidP="00D07A21">
      <w:pPr>
        <w:pStyle w:val="NoSpacing"/>
      </w:pPr>
    </w:p>
    <w:p w14:paraId="204935CD" w14:textId="77777777" w:rsidR="00D07A21" w:rsidRDefault="00D07A21" w:rsidP="00D07A21">
      <w:pPr>
        <w:pStyle w:val="NoSpacing"/>
      </w:pPr>
      <w:r>
        <w:t xml:space="preserve">  in</w:t>
      </w:r>
      <w:r>
        <w:tab/>
        <w:t>1499</w:t>
      </w:r>
      <w:r>
        <w:tab/>
        <w:t xml:space="preserve">He was a feoffee of William </w:t>
      </w:r>
      <w:proofErr w:type="spellStart"/>
      <w:r>
        <w:t>Howlin</w:t>
      </w:r>
      <w:proofErr w:type="spellEnd"/>
      <w:r>
        <w:t xml:space="preserve"> of </w:t>
      </w:r>
      <w:proofErr w:type="spellStart"/>
      <w:r>
        <w:t>Alkham</w:t>
      </w:r>
      <w:proofErr w:type="spellEnd"/>
      <w:r>
        <w:t>(q.v.).</w:t>
      </w:r>
    </w:p>
    <w:p w14:paraId="33A1B4BE" w14:textId="77777777" w:rsidR="00D07A21" w:rsidRDefault="00D07A21" w:rsidP="00D07A2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http://www.kentarchaeology.org.uk/18/11/38.htm</w:t>
        </w:r>
      </w:hyperlink>
      <w:r>
        <w:t>)</w:t>
      </w:r>
    </w:p>
    <w:p w14:paraId="5D9FAA7F" w14:textId="77777777" w:rsidR="00D07A21" w:rsidRDefault="00D07A21" w:rsidP="00D07A21">
      <w:pPr>
        <w:pStyle w:val="NoSpacing"/>
      </w:pPr>
    </w:p>
    <w:p w14:paraId="515CC34C" w14:textId="77777777" w:rsidR="00D07A21" w:rsidRDefault="00D07A21" w:rsidP="00D07A21">
      <w:pPr>
        <w:pStyle w:val="NoSpacing"/>
      </w:pPr>
    </w:p>
    <w:p w14:paraId="0B5F6BB4" w14:textId="6EBD096E" w:rsidR="006B2F86" w:rsidRPr="00D07A21" w:rsidRDefault="00D07A21" w:rsidP="00D07A21">
      <w:pPr>
        <w:pStyle w:val="NoSpacing"/>
      </w:pPr>
      <w:r>
        <w:t>18 February 2018</w:t>
      </w:r>
    </w:p>
    <w:sectPr w:rsidR="006B2F86" w:rsidRPr="00D07A2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B93B9" w14:textId="77777777" w:rsidR="00D07A21" w:rsidRDefault="00D07A21" w:rsidP="00E71FC3">
      <w:pPr>
        <w:spacing w:after="0" w:line="240" w:lineRule="auto"/>
      </w:pPr>
      <w:r>
        <w:separator/>
      </w:r>
    </w:p>
  </w:endnote>
  <w:endnote w:type="continuationSeparator" w:id="0">
    <w:p w14:paraId="7258438A" w14:textId="77777777" w:rsidR="00D07A21" w:rsidRDefault="00D07A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143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664BF" w14:textId="77777777" w:rsidR="00D07A21" w:rsidRDefault="00D07A21" w:rsidP="00E71FC3">
      <w:pPr>
        <w:spacing w:after="0" w:line="240" w:lineRule="auto"/>
      </w:pPr>
      <w:r>
        <w:separator/>
      </w:r>
    </w:p>
  </w:footnote>
  <w:footnote w:type="continuationSeparator" w:id="0">
    <w:p w14:paraId="33A90609" w14:textId="77777777" w:rsidR="00D07A21" w:rsidRDefault="00D07A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21"/>
    <w:rsid w:val="001A7C09"/>
    <w:rsid w:val="00577BD5"/>
    <w:rsid w:val="00656CBA"/>
    <w:rsid w:val="006A1F77"/>
    <w:rsid w:val="00733BE7"/>
    <w:rsid w:val="00AB52E8"/>
    <w:rsid w:val="00B16D3F"/>
    <w:rsid w:val="00BB41AC"/>
    <w:rsid w:val="00D07A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8792D"/>
  <w15:chartTrackingRefBased/>
  <w15:docId w15:val="{2E73FE97-280B-4CFC-9BA0-6DC039B5B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07A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38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2018-02-18T20:25:00Z</dcterms:created>
  <dcterms:modified xsi:type="dcterms:W3CDTF">2018-02-18T20:26:00Z</dcterms:modified>
</cp:coreProperties>
</file>